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243" w:rsidRPr="00996E94" w:rsidRDefault="00C82243" w:rsidP="00662B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82243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ДОХОДАХ</w:t>
      </w:r>
    </w:p>
    <w:p w:rsidR="00C82243" w:rsidRPr="005E1441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ФИНАНСОВОГО УПРАВЛЕНИЯ</w:t>
      </w:r>
      <w:r w:rsidRPr="005E1441">
        <w:rPr>
          <w:rFonts w:ascii="Times New Roman" w:hAnsi="Times New Roman" w:cs="Times New Roman"/>
          <w:b/>
          <w:sz w:val="24"/>
          <w:szCs w:val="24"/>
        </w:rPr>
        <w:t xml:space="preserve"> АДМИНИСТРАЦИИ МИНУСИНСКОГО РАЙОНА</w:t>
      </w:r>
    </w:p>
    <w:p w:rsidR="00C82243" w:rsidRPr="00996E94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C82243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ЛИЦ, ЗАМЕЩАЮЩ</w:t>
      </w:r>
      <w:r>
        <w:rPr>
          <w:rFonts w:ascii="Times New Roman" w:hAnsi="Times New Roman" w:cs="Times New Roman"/>
          <w:sz w:val="24"/>
          <w:szCs w:val="24"/>
        </w:rPr>
        <w:t>ИХМУНИЦИПАЛЬНЫЕ ДОЛЖНОСТИ</w:t>
      </w:r>
    </w:p>
    <w:p w:rsidR="00C82243" w:rsidRPr="00996E94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996E94">
        <w:rPr>
          <w:rFonts w:ascii="Times New Roman" w:hAnsi="Times New Roman" w:cs="Times New Roman"/>
          <w:sz w:val="24"/>
          <w:szCs w:val="24"/>
        </w:rPr>
        <w:t>ДОЛЖНОСТ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96E94">
        <w:rPr>
          <w:rFonts w:ascii="Times New Roman" w:hAnsi="Times New Roman" w:cs="Times New Roman"/>
          <w:sz w:val="24"/>
          <w:szCs w:val="24"/>
        </w:rPr>
        <w:t xml:space="preserve"> МУНИЦИПАЛЬНОЙСЛУЖБЫ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6E94">
        <w:rPr>
          <w:rFonts w:ascii="Times New Roman" w:hAnsi="Times New Roman" w:cs="Times New Roman"/>
          <w:sz w:val="24"/>
          <w:szCs w:val="24"/>
        </w:rPr>
        <w:t xml:space="preserve"> А ТАКЖЕ СВЕДЕНИЯ</w:t>
      </w:r>
    </w:p>
    <w:p w:rsidR="00C82243" w:rsidRPr="00996E94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</w:p>
    <w:p w:rsidR="00C82243" w:rsidRPr="00996E94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>ХАРАКТЕРА СУПРУГИ (СУПРУГА) И НЕСОВЕРШЕННОЛЕТНИХ ДЕТЕЙ</w:t>
      </w:r>
    </w:p>
    <w:p w:rsidR="00C82243" w:rsidRPr="00996E94" w:rsidRDefault="00C82243" w:rsidP="0066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6E94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2014</w:t>
      </w:r>
      <w:r w:rsidRPr="00996E94">
        <w:rPr>
          <w:rFonts w:ascii="Times New Roman" w:hAnsi="Times New Roman" w:cs="Times New Roman"/>
          <w:sz w:val="24"/>
          <w:szCs w:val="24"/>
        </w:rPr>
        <w:t xml:space="preserve"> ГОД ПО СОСТОЯНИЮ НА 31 ДЕКАБРЯ </w:t>
      </w:r>
      <w:r>
        <w:rPr>
          <w:rFonts w:ascii="Times New Roman" w:hAnsi="Times New Roman" w:cs="Times New Roman"/>
          <w:sz w:val="24"/>
          <w:szCs w:val="24"/>
        </w:rPr>
        <w:t xml:space="preserve">2014 </w:t>
      </w:r>
      <w:r w:rsidRPr="00996E94">
        <w:rPr>
          <w:rFonts w:ascii="Times New Roman" w:hAnsi="Times New Roman" w:cs="Times New Roman"/>
          <w:sz w:val="24"/>
          <w:szCs w:val="24"/>
        </w:rPr>
        <w:t>ГОДА</w:t>
      </w:r>
    </w:p>
    <w:p w:rsidR="00C82243" w:rsidRDefault="00C82243" w:rsidP="00662B14">
      <w:pPr>
        <w:pStyle w:val="ConsPlusNormal"/>
        <w:widowControl/>
        <w:ind w:firstLine="540"/>
        <w:jc w:val="both"/>
      </w:pPr>
    </w:p>
    <w:tbl>
      <w:tblPr>
        <w:tblW w:w="149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1984"/>
        <w:gridCol w:w="1276"/>
        <w:gridCol w:w="1984"/>
        <w:gridCol w:w="1269"/>
        <w:gridCol w:w="6"/>
        <w:gridCol w:w="1036"/>
        <w:gridCol w:w="1800"/>
        <w:gridCol w:w="1080"/>
        <w:gridCol w:w="1134"/>
        <w:gridCol w:w="1405"/>
        <w:gridCol w:w="13"/>
      </w:tblGrid>
      <w:tr w:rsidR="00C82243" w:rsidRPr="003B4469" w:rsidTr="004476DB">
        <w:trPr>
          <w:cantSplit/>
          <w:trHeight w:val="480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Фамилия, имя,   </w:t>
            </w:r>
            <w:r w:rsidRPr="003B4469">
              <w:rPr>
                <w:rFonts w:ascii="Times New Roman" w:hAnsi="Times New Roman" w:cs="Times New Roman"/>
              </w:rPr>
              <w:br/>
              <w:t xml:space="preserve">отчество     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Обща</w:t>
            </w:r>
            <w:r>
              <w:rPr>
                <w:rFonts w:ascii="Times New Roman" w:hAnsi="Times New Roman" w:cs="Times New Roman"/>
              </w:rPr>
              <w:t xml:space="preserve">я  </w:t>
            </w:r>
            <w:r>
              <w:rPr>
                <w:rFonts w:ascii="Times New Roman" w:hAnsi="Times New Roman" w:cs="Times New Roman"/>
              </w:rPr>
              <w:br/>
              <w:t xml:space="preserve">сумма  </w:t>
            </w:r>
            <w:r>
              <w:rPr>
                <w:rFonts w:ascii="Times New Roman" w:hAnsi="Times New Roman" w:cs="Times New Roman"/>
              </w:rPr>
              <w:br/>
              <w:t>дохода за</w:t>
            </w:r>
            <w:r>
              <w:rPr>
                <w:rFonts w:ascii="Times New Roman" w:hAnsi="Times New Roman" w:cs="Times New Roman"/>
              </w:rPr>
              <w:br/>
              <w:t xml:space="preserve">год, </w:t>
            </w:r>
            <w:r w:rsidRPr="003B446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4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3B4469">
              <w:rPr>
                <w:rFonts w:ascii="Times New Roman" w:hAnsi="Times New Roman" w:cs="Times New Roman"/>
              </w:rPr>
              <w:br/>
              <w:t xml:space="preserve">принадлежащих на праве      </w:t>
            </w:r>
            <w:r w:rsidRPr="003B4469">
              <w:rPr>
                <w:rFonts w:ascii="Times New Roman" w:hAnsi="Times New Roman" w:cs="Times New Roman"/>
              </w:rPr>
              <w:br/>
              <w:t xml:space="preserve">собственности           </w:t>
            </w:r>
          </w:p>
        </w:tc>
        <w:tc>
          <w:tcPr>
            <w:tcW w:w="4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Перечень объектов недвижимости,  </w:t>
            </w:r>
            <w:r w:rsidRPr="003B4469">
              <w:rPr>
                <w:rFonts w:ascii="Times New Roman" w:hAnsi="Times New Roman" w:cs="Times New Roman"/>
              </w:rPr>
              <w:br/>
              <w:t xml:space="preserve">находящихся в пользовании    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Перечень  </w:t>
            </w:r>
            <w:r w:rsidRPr="003B4469">
              <w:rPr>
                <w:rFonts w:ascii="Times New Roman" w:hAnsi="Times New Roman" w:cs="Times New Roman"/>
              </w:rPr>
              <w:br/>
              <w:t>транспортных</w:t>
            </w:r>
            <w:r w:rsidRPr="003B4469">
              <w:rPr>
                <w:rFonts w:ascii="Times New Roman" w:hAnsi="Times New Roman" w:cs="Times New Roman"/>
              </w:rPr>
              <w:br/>
              <w:t xml:space="preserve">средств,  </w:t>
            </w:r>
            <w:r w:rsidRPr="003B4469">
              <w:rPr>
                <w:rFonts w:ascii="Times New Roman" w:hAnsi="Times New Roman" w:cs="Times New Roman"/>
              </w:rPr>
              <w:br/>
              <w:t xml:space="preserve">вид, марка </w:t>
            </w:r>
          </w:p>
        </w:tc>
      </w:tr>
      <w:tr w:rsidR="00C82243" w:rsidRPr="003B4469" w:rsidTr="004476DB">
        <w:trPr>
          <w:cantSplit/>
          <w:trHeight w:val="859"/>
        </w:trPr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вид объекта </w:t>
            </w:r>
            <w:r w:rsidRPr="003B4469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площадь,</w:t>
            </w:r>
            <w:r w:rsidRPr="003B4469"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страна   </w:t>
            </w:r>
            <w:r w:rsidRPr="003B4469">
              <w:rPr>
                <w:rFonts w:ascii="Times New Roman" w:hAnsi="Times New Roman" w:cs="Times New Roman"/>
              </w:rPr>
              <w:br/>
              <w:t>располо</w:t>
            </w:r>
            <w:r>
              <w:rPr>
                <w:rFonts w:ascii="Times New Roman" w:hAnsi="Times New Roman" w:cs="Times New Roman"/>
              </w:rPr>
              <w:t>-</w:t>
            </w:r>
            <w:r w:rsidRPr="003B4469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вид объекта </w:t>
            </w:r>
            <w:r w:rsidRPr="003B4469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>площадь,</w:t>
            </w:r>
            <w:r w:rsidRPr="003B4469">
              <w:rPr>
                <w:rFonts w:ascii="Times New Roman" w:hAnsi="Times New Roman" w:cs="Times New Roman"/>
              </w:rPr>
              <w:br/>
              <w:t xml:space="preserve">кв. 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B4469">
              <w:rPr>
                <w:rFonts w:ascii="Times New Roman" w:hAnsi="Times New Roman" w:cs="Times New Roman"/>
              </w:rPr>
              <w:t xml:space="preserve">страна   </w:t>
            </w:r>
            <w:r w:rsidRPr="003B4469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3B4469" w:rsidRDefault="00C82243" w:rsidP="007103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82243" w:rsidRPr="0013025F" w:rsidTr="004476DB">
        <w:trPr>
          <w:gridAfter w:val="1"/>
          <w:wAfter w:w="13" w:type="dxa"/>
          <w:cantSplit/>
          <w:trHeight w:val="73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Бутенко Оксана Александровна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Руководитель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46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13025F">
              <w:rPr>
                <w:rFonts w:ascii="Times New Roman" w:hAnsi="Times New Roman" w:cs="Times New Roman"/>
                <w:color w:val="000000"/>
              </w:rPr>
              <w:t>449,71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5E1441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а/м</w:t>
            </w:r>
            <w:r w:rsidRPr="0013025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Suzuki</w:t>
            </w:r>
            <w:r w:rsidRPr="005E144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Grand</w:t>
            </w:r>
            <w:r w:rsidRPr="005E144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Vitara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7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Сурменева Галина Михайловна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Начальник  бюджетного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567</w:t>
            </w:r>
            <w:r w:rsidRPr="0013025F">
              <w:rPr>
                <w:rFonts w:ascii="Times New Roman" w:hAnsi="Times New Roman" w:cs="Times New Roman"/>
                <w:color w:val="000000"/>
              </w:rPr>
              <w:t>385,95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1200,0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175,0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38,8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50266A" w:rsidTr="004476DB">
        <w:trPr>
          <w:gridAfter w:val="1"/>
          <w:wAfter w:w="13" w:type="dxa"/>
          <w:cantSplit/>
          <w:trHeight w:val="98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228</w:t>
            </w:r>
            <w:r w:rsidRPr="0013025F">
              <w:rPr>
                <w:color w:val="000000"/>
                <w:sz w:val="20"/>
                <w:szCs w:val="20"/>
              </w:rPr>
              <w:t>771,0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175,0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5E1441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</w:t>
            </w:r>
            <w:r w:rsidRPr="005E1441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5E1441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м</w:t>
            </w:r>
          </w:p>
          <w:p w:rsidR="00C82243" w:rsidRPr="005E1441" w:rsidRDefault="00C82243" w:rsidP="005E1441">
            <w:pPr>
              <w:textAlignment w:val="baseline"/>
              <w:outlineLvl w:val="1"/>
              <w:rPr>
                <w:caps/>
                <w:color w:val="000000"/>
                <w:sz w:val="20"/>
                <w:szCs w:val="20"/>
                <w:lang w:val="en-US"/>
              </w:rPr>
            </w:pPr>
            <w:r w:rsidRPr="005E1441">
              <w:rPr>
                <w:bCs/>
                <w:sz w:val="20"/>
                <w:szCs w:val="20"/>
                <w:shd w:val="clear" w:color="auto" w:fill="FFFFFF"/>
                <w:lang w:val="en-US"/>
              </w:rPr>
              <w:t>Renault</w:t>
            </w:r>
            <w:r w:rsidRPr="005E1441">
              <w:rPr>
                <w:sz w:val="20"/>
                <w:szCs w:val="20"/>
                <w:lang w:val="en-US"/>
              </w:rPr>
              <w:t xml:space="preserve"> SANDERO STEPWAY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99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Потанина Елена Алексеевна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Главный специалист бюджетного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</w:t>
            </w:r>
            <w:r w:rsidRPr="0013025F">
              <w:rPr>
                <w:rFonts w:ascii="Times New Roman" w:hAnsi="Times New Roman" w:cs="Times New Roman"/>
                <w:color w:val="000000"/>
              </w:rPr>
              <w:t>832,74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2/3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57,5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17,7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74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896</w:t>
            </w:r>
            <w:r w:rsidRPr="0013025F">
              <w:rPr>
                <w:color w:val="000000"/>
                <w:sz w:val="20"/>
                <w:szCs w:val="20"/>
              </w:rPr>
              <w:t>625,71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Садовый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57,5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а/м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Lifan</w:t>
            </w:r>
            <w:r w:rsidRPr="0013025F">
              <w:rPr>
                <w:rFonts w:ascii="Times New Roman" w:hAnsi="Times New Roman" w:cs="Times New Roman"/>
                <w:color w:val="000000"/>
              </w:rPr>
              <w:t>х60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52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Оберюхтина Вера Григорьевна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Главный специалист бюджетного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50698</w:t>
            </w:r>
            <w:r w:rsidRPr="0013025F">
              <w:rPr>
                <w:rFonts w:ascii="Times New Roman" w:hAnsi="Times New Roman" w:cs="Times New Roman"/>
                <w:color w:val="000000"/>
              </w:rPr>
              <w:t>,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1/2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59,7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387,0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58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Pr="0013025F">
              <w:rPr>
                <w:color w:val="000000"/>
                <w:sz w:val="20"/>
                <w:szCs w:val="20"/>
              </w:rPr>
              <w:t>086, 97</w:t>
            </w:r>
          </w:p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21,8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13025F">
              <w:rPr>
                <w:rFonts w:ascii="Times New Roman" w:hAnsi="Times New Roman" w:cs="Times New Roman"/>
                <w:color w:val="000000"/>
              </w:rPr>
              <w:t>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59,7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а/м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Renault</w:t>
            </w:r>
            <w:r w:rsidRPr="0013025F">
              <w:rPr>
                <w:rFonts w:ascii="Times New Roman" w:hAnsi="Times New Roman" w:cs="Times New Roman"/>
                <w:caps/>
                <w:color w:val="000000"/>
                <w:sz w:val="18"/>
                <w:szCs w:val="18"/>
              </w:rPr>
              <w:t xml:space="preserve"> SANDERO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58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Беззубова Инна Вячеславовна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Главный специалист бюджетного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282638,0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1/4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51,5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4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83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Калинина Наталья Петровна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 xml:space="preserve">Начальник отдела учета и отчетности исполнения бюджета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594</w:t>
            </w:r>
            <w:r w:rsidRPr="0013025F">
              <w:rPr>
                <w:color w:val="000000"/>
                <w:sz w:val="20"/>
                <w:szCs w:val="20"/>
              </w:rPr>
              <w:t>927,01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 1/3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Жилой дом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77,6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40,2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51,4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3527,0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Легковой а/м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  <w:lang w:val="en-US"/>
              </w:rPr>
              <w:t>Subaru Forester</w:t>
            </w:r>
          </w:p>
        </w:tc>
      </w:tr>
      <w:tr w:rsidR="00C82243" w:rsidRPr="005E1441" w:rsidTr="004476DB">
        <w:trPr>
          <w:gridAfter w:val="1"/>
          <w:wAfter w:w="13" w:type="dxa"/>
          <w:cantSplit/>
          <w:trHeight w:val="120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586</w:t>
            </w:r>
            <w:r w:rsidRPr="0013025F">
              <w:rPr>
                <w:color w:val="000000"/>
                <w:sz w:val="20"/>
                <w:szCs w:val="20"/>
              </w:rPr>
              <w:t>909,04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 1/3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Гараж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Земельный участок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Земельный участок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77,6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35,4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24,0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400,0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1000,0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D80CDD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Легковые</w:t>
            </w:r>
            <w:r w:rsidRPr="00D80CD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D80CDD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м</w:t>
            </w:r>
          </w:p>
          <w:p w:rsidR="00C82243" w:rsidRPr="00D80CDD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  <w:lang w:val="en-US"/>
              </w:rPr>
              <w:t>Vjlkswagen</w:t>
            </w:r>
            <w:r w:rsidRPr="00D80CDD">
              <w:rPr>
                <w:color w:val="000000"/>
                <w:sz w:val="20"/>
                <w:szCs w:val="20"/>
              </w:rPr>
              <w:t xml:space="preserve"> </w:t>
            </w:r>
            <w:r w:rsidRPr="0013025F">
              <w:rPr>
                <w:color w:val="000000"/>
                <w:sz w:val="20"/>
                <w:szCs w:val="20"/>
                <w:lang w:val="en-US"/>
              </w:rPr>
              <w:t>Jetta</w:t>
            </w:r>
            <w:r w:rsidRPr="00D80CDD">
              <w:rPr>
                <w:color w:val="000000"/>
                <w:sz w:val="20"/>
                <w:szCs w:val="20"/>
              </w:rPr>
              <w:t>,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13025F">
              <w:rPr>
                <w:color w:val="000000"/>
                <w:sz w:val="20"/>
                <w:szCs w:val="20"/>
                <w:lang w:val="en-US"/>
              </w:rPr>
              <w:t>Vjlkswagen Jetta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103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Карымова Ольга Владимировна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 xml:space="preserve">Заместитель начальника отдела учета и отчетности исполнения бюджета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365883,64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32,4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Легковые а/м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  <w:lang w:val="en-US"/>
              </w:rPr>
              <w:t>Mazda</w:t>
            </w:r>
            <w:r w:rsidRPr="005E1441">
              <w:rPr>
                <w:color w:val="000000"/>
                <w:sz w:val="20"/>
                <w:szCs w:val="20"/>
              </w:rPr>
              <w:t xml:space="preserve"> </w:t>
            </w:r>
            <w:r w:rsidRPr="0013025F">
              <w:rPr>
                <w:color w:val="000000"/>
                <w:sz w:val="20"/>
                <w:szCs w:val="20"/>
                <w:lang w:val="en-US"/>
              </w:rPr>
              <w:t>Demio</w:t>
            </w:r>
            <w:r w:rsidRPr="0013025F">
              <w:rPr>
                <w:color w:val="000000"/>
                <w:sz w:val="20"/>
                <w:szCs w:val="20"/>
              </w:rPr>
              <w:t>,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ВАЗ 21103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4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Сын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 w:rsidRPr="0013025F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115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Старенко Алексей Викторович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 xml:space="preserve">Главный специалист отдела учета и отчетности исполнения бюджета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</w:t>
            </w:r>
            <w:r w:rsidRPr="0013025F">
              <w:rPr>
                <w:color w:val="000000"/>
                <w:sz w:val="20"/>
                <w:szCs w:val="20"/>
              </w:rPr>
              <w:t>376,34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 1/2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6344E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Легковой а/м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  <w:lang w:val="en-US"/>
              </w:rPr>
              <w:t>Honda</w:t>
            </w:r>
            <w:r w:rsidRPr="006344E9">
              <w:rPr>
                <w:color w:val="000000"/>
                <w:sz w:val="20"/>
                <w:szCs w:val="20"/>
              </w:rPr>
              <w:t xml:space="preserve"> </w:t>
            </w:r>
            <w:r w:rsidRPr="0013025F">
              <w:rPr>
                <w:color w:val="000000"/>
                <w:sz w:val="20"/>
                <w:szCs w:val="20"/>
                <w:lang w:val="en-US"/>
              </w:rPr>
              <w:t>Accord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69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374</w:t>
            </w:r>
            <w:r w:rsidRPr="0013025F">
              <w:rPr>
                <w:color w:val="000000"/>
                <w:sz w:val="20"/>
                <w:szCs w:val="20"/>
              </w:rPr>
              <w:t>228,36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  1/3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 1/2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92,3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27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Дочь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344E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4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Милякова Татьяна Сергеевна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Главный специалист отдела учета и отчетности исполнения бюджета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328</w:t>
            </w:r>
            <w:r w:rsidRPr="0013025F">
              <w:rPr>
                <w:rFonts w:ascii="Times New Roman" w:hAnsi="Times New Roman" w:cs="Times New Roman"/>
                <w:color w:val="000000"/>
              </w:rPr>
              <w:t>330,05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22,8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73,4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1113,0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98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</w:t>
            </w:r>
            <w:r w:rsidRPr="0013025F">
              <w:rPr>
                <w:color w:val="000000"/>
                <w:sz w:val="20"/>
                <w:szCs w:val="20"/>
              </w:rPr>
              <w:t>970,95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73,4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1113,0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а/м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Mitsubishi Outlander 2</w:t>
            </w:r>
            <w:r w:rsidRPr="0013025F">
              <w:rPr>
                <w:rFonts w:ascii="Times New Roman" w:hAnsi="Times New Roman" w:cs="Times New Roman"/>
                <w:color w:val="000000"/>
              </w:rPr>
              <w:t>.0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974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Маркова Оксана Викторовна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Начальник контрольно-ревизионного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409</w:t>
            </w:r>
            <w:r w:rsidRPr="0013025F">
              <w:rPr>
                <w:rFonts w:ascii="Times New Roman" w:hAnsi="Times New Roman" w:cs="Times New Roman"/>
                <w:color w:val="000000"/>
              </w:rPr>
              <w:t>112,51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106,1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1713,1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97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Супруг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564</w:t>
            </w:r>
            <w:r w:rsidRPr="0013025F">
              <w:rPr>
                <w:color w:val="000000"/>
                <w:sz w:val="20"/>
                <w:szCs w:val="20"/>
              </w:rPr>
              <w:t>730,96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106,1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1713,1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а/м</w:t>
            </w:r>
            <w:r w:rsidRPr="0013025F">
              <w:rPr>
                <w:rFonts w:ascii="Times New Roman" w:hAnsi="Times New Roman" w:cs="Times New Roman"/>
                <w:color w:val="000000"/>
              </w:rPr>
              <w:t xml:space="preserve"> ВАЗ 21041-30;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Автоприцеп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</w:rPr>
              <w:t>ММ 381021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69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Дочь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106,1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1713,1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DB06FB">
        <w:trPr>
          <w:gridAfter w:val="1"/>
          <w:wAfter w:w="13" w:type="dxa"/>
          <w:cantSplit/>
          <w:trHeight w:val="108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Шнайдер Елена Валерьевна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Заместитель начальника отдела учета и отчетности исполнения бюджета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  <w:r w:rsidRPr="0013025F">
              <w:rPr>
                <w:rFonts w:ascii="Times New Roman" w:hAnsi="Times New Roman" w:cs="Times New Roman"/>
                <w:color w:val="000000"/>
              </w:rPr>
              <w:t>788,69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 xml:space="preserve">Жилой дом 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1/2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1/3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928,0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167,0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64,9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54,7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2314,0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а/м</w:t>
            </w:r>
            <w:r w:rsidRPr="0013025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82243" w:rsidRPr="005E1441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Mersedes</w:t>
            </w:r>
            <w:r w:rsidRPr="005E144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ML</w:t>
            </w:r>
            <w:r w:rsidRPr="005E1441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82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623</w:t>
            </w:r>
            <w:r w:rsidRPr="0013025F">
              <w:rPr>
                <w:color w:val="000000"/>
                <w:sz w:val="20"/>
                <w:szCs w:val="20"/>
              </w:rPr>
              <w:t>221,96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1/2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Квартира1/2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Гараж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64,9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77,8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164,0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40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Щапова Татьяна Владимировна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Главный специалист контрольно-ревизионного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  <w:r w:rsidRPr="0013025F">
              <w:rPr>
                <w:rFonts w:ascii="Times New Roman" w:hAnsi="Times New Roman" w:cs="Times New Roman"/>
                <w:color w:val="000000"/>
              </w:rPr>
              <w:t>588,45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5/6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Гараж 1/6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63,3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18,5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36,0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7E0E5E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</w:t>
            </w:r>
            <w:r w:rsidRPr="0013025F">
              <w:rPr>
                <w:color w:val="000000"/>
                <w:sz w:val="20"/>
                <w:szCs w:val="20"/>
              </w:rPr>
              <w:t>000,08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1/6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Гараж 1/6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63,3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6344E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Легковой</w:t>
            </w:r>
            <w:r w:rsidRPr="006344E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6344E9">
              <w:rPr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color w:val="000000"/>
                <w:sz w:val="20"/>
                <w:szCs w:val="20"/>
              </w:rPr>
              <w:t>м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344E9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smartTag w:uri="urn:schemas-microsoft-com:office:smarttags" w:element="PlaceName">
              <w:smartTag w:uri="urn:schemas-microsoft-com:office:smarttags" w:element="place">
                <w:r w:rsidRPr="0013025F">
                  <w:rPr>
                    <w:rFonts w:ascii="Times New Roman" w:hAnsi="Times New Roman" w:cs="Times New Roman"/>
                    <w:color w:val="000000"/>
                    <w:lang w:val="en-US"/>
                  </w:rPr>
                  <w:t>Toyota</w:t>
                </w:r>
              </w:smartTag>
              <w:r w:rsidRPr="0013025F">
                <w:rPr>
                  <w:rFonts w:ascii="Times New Roman" w:hAnsi="Times New Roman" w:cs="Times New Roman"/>
                  <w:color w:val="000000"/>
                  <w:lang w:val="en-US"/>
                </w:rPr>
                <w:t xml:space="preserve"> </w:t>
              </w:r>
              <w:smartTag w:uri="urn:schemas-microsoft-com:office:smarttags" w:element="PlaceType">
                <w:r w:rsidRPr="0013025F">
                  <w:rPr>
                    <w:rFonts w:ascii="Times New Roman" w:hAnsi="Times New Roman" w:cs="Times New Roman"/>
                    <w:color w:val="000000"/>
                    <w:lang w:val="en-US"/>
                  </w:rPr>
                  <w:t>Land</w:t>
                </w:r>
              </w:smartTag>
            </w:smartTag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 xml:space="preserve"> Cruiser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autoSpaceDE w:val="0"/>
              <w:autoSpaceDN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13025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Александрова Татьяна Аркадьевна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Ведущий специалист контрольно-ревизионного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  <w:r w:rsidRPr="0013025F">
              <w:rPr>
                <w:rFonts w:ascii="Times New Roman" w:hAnsi="Times New Roman" w:cs="Times New Roman"/>
                <w:color w:val="000000"/>
              </w:rPr>
              <w:t>768,15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73,6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Пестунова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</w:rPr>
              <w:t>Татьяна Сергеевна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Ведущий специалист контрольно-ревизионного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  <w:r w:rsidRPr="0013025F">
              <w:rPr>
                <w:rFonts w:ascii="Times New Roman" w:hAnsi="Times New Roman" w:cs="Times New Roman"/>
                <w:color w:val="000000"/>
              </w:rPr>
              <w:t>477,69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1/3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79,9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35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312494,39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49,9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Легковой а/м</w:t>
            </w:r>
          </w:p>
          <w:p w:rsidR="00C82243" w:rsidRPr="005E1441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BMW</w:t>
            </w:r>
            <w:r w:rsidRPr="005E14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  <w:r w:rsidRPr="005E14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</w:t>
            </w:r>
          </w:p>
        </w:tc>
      </w:tr>
      <w:tr w:rsidR="00C82243" w:rsidRPr="007E0E5E" w:rsidTr="00DB06FB">
        <w:trPr>
          <w:gridAfter w:val="1"/>
          <w:wAfter w:w="13" w:type="dxa"/>
          <w:cantSplit/>
          <w:trHeight w:val="123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Колесников Павел Вячеславов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Заместитель начальника бюджетного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402</w:t>
            </w: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088.85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29,2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74,4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Легковые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Toyota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Corolla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Fielder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;</w:t>
            </w:r>
          </w:p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Isuzu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Elf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;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Мотоцикл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Урал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ИМЗ</w:t>
            </w:r>
            <w:r w:rsidRPr="006344E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810310</w:t>
            </w:r>
          </w:p>
        </w:tc>
      </w:tr>
      <w:tr w:rsidR="00C82243" w:rsidRPr="0013025F" w:rsidTr="00DB06FB">
        <w:trPr>
          <w:gridAfter w:val="1"/>
          <w:wAfter w:w="13" w:type="dxa"/>
          <w:cantSplit/>
          <w:trHeight w:val="69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Крушинская Евгения Владимировна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Ведущий специалист контрольно-ревизионного отдела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  <w:r w:rsidRPr="0013025F">
              <w:rPr>
                <w:rFonts w:ascii="Times New Roman" w:hAnsi="Times New Roman" w:cs="Times New Roman"/>
                <w:color w:val="000000"/>
              </w:rPr>
              <w:t>944,07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47,4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114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Першина Евгения Олеговна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Ведущий специалист отдела учета и отчетности исполнения бюджета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31789,47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 1/4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77,2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3025F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Легковой а/м</w:t>
            </w:r>
          </w:p>
          <w:p w:rsidR="00C82243" w:rsidRPr="005E1441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smartTag w:uri="urn:schemas-microsoft-com:office:smarttags" w:element="City">
              <w:smartTag w:uri="urn:schemas-microsoft-com:office:smarttags" w:element="place">
                <w:r w:rsidRPr="0013025F">
                  <w:rPr>
                    <w:rFonts w:ascii="Times New Roman" w:hAnsi="Times New Roman" w:cs="Times New Roman"/>
                    <w:color w:val="000000"/>
                    <w:sz w:val="18"/>
                    <w:szCs w:val="18"/>
                    <w:lang w:val="en-US"/>
                  </w:rPr>
                  <w:t>Toyota</w:t>
                </w:r>
              </w:smartTag>
            </w:smartTag>
            <w:r w:rsidRPr="005E14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RAUM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50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Зданович Елена Валерьевна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 xml:space="preserve">Главный специалист контрольно-ревизионного отдела </w:t>
            </w:r>
          </w:p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720,0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 1/2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Жилой дом 1/4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95,3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76,4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52,4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658,0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54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6344E9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6344E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1112</w:t>
            </w:r>
            <w:r w:rsidRPr="0013025F">
              <w:rPr>
                <w:rFonts w:ascii="Times New Roman" w:hAnsi="Times New Roman" w:cs="Times New Roman"/>
                <w:color w:val="000000"/>
              </w:rPr>
              <w:t>626,06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Легковой а/м</w:t>
            </w:r>
          </w:p>
          <w:p w:rsidR="00C82243" w:rsidRPr="005E1441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smartTag w:uri="urn:schemas-microsoft-com:office:smarttags" w:element="place">
              <w:r w:rsidRPr="0013025F">
                <w:rPr>
                  <w:rFonts w:ascii="Times New Roman" w:hAnsi="Times New Roman" w:cs="Times New Roman"/>
                  <w:color w:val="000000"/>
                  <w:sz w:val="18"/>
                  <w:szCs w:val="18"/>
                  <w:lang w:val="en-US"/>
                </w:rPr>
                <w:t>Toyota</w:t>
              </w:r>
            </w:smartTag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AMRY</w:t>
            </w:r>
          </w:p>
        </w:tc>
      </w:tr>
      <w:tr w:rsidR="00C82243" w:rsidRPr="0013025F" w:rsidTr="004476DB">
        <w:trPr>
          <w:gridAfter w:val="1"/>
          <w:wAfter w:w="13" w:type="dxa"/>
          <w:cantSplit/>
          <w:trHeight w:val="52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52,4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13025F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243" w:rsidRPr="0013025F" w:rsidRDefault="00C82243" w:rsidP="002208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02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C82243" w:rsidRPr="0013025F" w:rsidRDefault="00C82243" w:rsidP="002208EE">
      <w:pPr>
        <w:pStyle w:val="ConsPlusNormal"/>
        <w:widowControl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C82243" w:rsidRPr="0013025F" w:rsidRDefault="00C82243" w:rsidP="002208EE">
      <w:pPr>
        <w:pStyle w:val="ConsPlusNormal"/>
        <w:widowControl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C82243" w:rsidRPr="0013025F" w:rsidRDefault="00C82243" w:rsidP="002208EE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2243" w:rsidRPr="0013025F" w:rsidRDefault="00C82243" w:rsidP="002208EE">
      <w:pPr>
        <w:pStyle w:val="ConsPlusNormal"/>
        <w:widowControl/>
        <w:ind w:firstLine="540"/>
        <w:rPr>
          <w:color w:val="000000"/>
        </w:rPr>
      </w:pPr>
    </w:p>
    <w:p w:rsidR="00C82243" w:rsidRPr="0013025F" w:rsidRDefault="00C82243" w:rsidP="002208EE">
      <w:pPr>
        <w:pStyle w:val="ConsPlusNormal"/>
        <w:widowControl/>
        <w:ind w:firstLine="540"/>
        <w:rPr>
          <w:color w:val="000000"/>
        </w:rPr>
      </w:pPr>
    </w:p>
    <w:p w:rsidR="00C82243" w:rsidRPr="0013025F" w:rsidRDefault="00C82243" w:rsidP="002208EE">
      <w:pPr>
        <w:rPr>
          <w:color w:val="000000"/>
        </w:rPr>
      </w:pPr>
    </w:p>
    <w:sectPr w:rsidR="00C82243" w:rsidRPr="0013025F" w:rsidSect="0071032F">
      <w:pgSz w:w="16838" w:h="11906" w:orient="landscape"/>
      <w:pgMar w:top="34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18DC"/>
    <w:rsid w:val="000068AD"/>
    <w:rsid w:val="00012014"/>
    <w:rsid w:val="000F7E1F"/>
    <w:rsid w:val="0013025F"/>
    <w:rsid w:val="001655CA"/>
    <w:rsid w:val="002208EE"/>
    <w:rsid w:val="002320DF"/>
    <w:rsid w:val="002C3162"/>
    <w:rsid w:val="00322165"/>
    <w:rsid w:val="003253D5"/>
    <w:rsid w:val="00353E37"/>
    <w:rsid w:val="00384E38"/>
    <w:rsid w:val="003B4469"/>
    <w:rsid w:val="003F1E0C"/>
    <w:rsid w:val="00447222"/>
    <w:rsid w:val="004476DB"/>
    <w:rsid w:val="004618E7"/>
    <w:rsid w:val="004905B8"/>
    <w:rsid w:val="004A6C8B"/>
    <w:rsid w:val="004C1315"/>
    <w:rsid w:val="0050266A"/>
    <w:rsid w:val="00527159"/>
    <w:rsid w:val="00553868"/>
    <w:rsid w:val="005E1441"/>
    <w:rsid w:val="00624157"/>
    <w:rsid w:val="006344E9"/>
    <w:rsid w:val="00662B14"/>
    <w:rsid w:val="006A38C9"/>
    <w:rsid w:val="0071032F"/>
    <w:rsid w:val="007E0E5E"/>
    <w:rsid w:val="00843A5D"/>
    <w:rsid w:val="008F7287"/>
    <w:rsid w:val="00950911"/>
    <w:rsid w:val="00996E94"/>
    <w:rsid w:val="009A18E9"/>
    <w:rsid w:val="009E7D9C"/>
    <w:rsid w:val="009F7B75"/>
    <w:rsid w:val="00A1068A"/>
    <w:rsid w:val="00A16D3E"/>
    <w:rsid w:val="00A1789A"/>
    <w:rsid w:val="00A36D14"/>
    <w:rsid w:val="00A66B93"/>
    <w:rsid w:val="00B01FAA"/>
    <w:rsid w:val="00B33DFA"/>
    <w:rsid w:val="00BA3929"/>
    <w:rsid w:val="00BC7584"/>
    <w:rsid w:val="00C82243"/>
    <w:rsid w:val="00C90193"/>
    <w:rsid w:val="00CB1A8E"/>
    <w:rsid w:val="00CD1D7A"/>
    <w:rsid w:val="00D46512"/>
    <w:rsid w:val="00D80CDD"/>
    <w:rsid w:val="00DA0B42"/>
    <w:rsid w:val="00DB06FB"/>
    <w:rsid w:val="00DF19D4"/>
    <w:rsid w:val="00E935C9"/>
    <w:rsid w:val="00EA7439"/>
    <w:rsid w:val="00EC5F31"/>
    <w:rsid w:val="00EC7158"/>
    <w:rsid w:val="00ED3AA8"/>
    <w:rsid w:val="00EE3E5B"/>
    <w:rsid w:val="00F12771"/>
    <w:rsid w:val="00F218DC"/>
    <w:rsid w:val="00F4329F"/>
    <w:rsid w:val="00F84906"/>
    <w:rsid w:val="00FC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B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2B1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33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3DF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64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2605</TotalTime>
  <Pages>4</Pages>
  <Words>825</Words>
  <Characters>4708</Characters>
  <Application>Microsoft Office Outlook</Application>
  <DocSecurity>0</DocSecurity>
  <Lines>0</Lines>
  <Paragraphs>0</Paragraphs>
  <ScaleCrop>false</ScaleCrop>
  <Company>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Елена</cp:lastModifiedBy>
  <cp:revision>38</cp:revision>
  <cp:lastPrinted>2015-04-07T01:24:00Z</cp:lastPrinted>
  <dcterms:created xsi:type="dcterms:W3CDTF">2015-04-06T23:57:00Z</dcterms:created>
  <dcterms:modified xsi:type="dcterms:W3CDTF">2015-05-14T05:33:00Z</dcterms:modified>
</cp:coreProperties>
</file>